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2.处理好课程总体设置和专业培养目标及毕业要求的关系。课程整体设置能高度支撑专业人才培养目标及毕业要求。根据培养目标设计课程体系，应注意设置支撑“具有国际视野”培养目标的相关课程。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专业认证将成为推进专业建设及教学改革的有力抓手。“十三五”期间，广东省教育厅及学校将力推此项工作。我校相关专业尤其工科专业，要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  <w:bookmarkStart w:id="0" w:name="_GoBack"/>
      <w:bookmarkEnd w:id="0"/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专业的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应至少设置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门涉海特色必修课程。学校已将非涉海涉水专业涉海特色课程建设工作列入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，可上下浮动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（七）各专业其他的具体评审意见，将以专业为单位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卓越版培养方案毕业总学分，在普通版培养方案毕业总学分基础上，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</w:p>
    <w:p>
      <w:pPr>
        <w:ind w:firstLine="5520" w:firstLineChars="2300"/>
        <w:jc w:val="left"/>
        <w:rPr>
          <w:rFonts w:hint="eastAsia" w:ascii="宋体" w:hAnsi="宋体" w:cs="宋体"/>
          <w:bCs/>
          <w:sz w:val="24"/>
        </w:rPr>
      </w:pPr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ED56CA9"/>
    <w:rsid w:val="2F4B092E"/>
    <w:rsid w:val="3106462C"/>
    <w:rsid w:val="325E7C12"/>
    <w:rsid w:val="33F70299"/>
    <w:rsid w:val="35F149E6"/>
    <w:rsid w:val="36691D09"/>
    <w:rsid w:val="36872661"/>
    <w:rsid w:val="36ED65E5"/>
    <w:rsid w:val="3756688D"/>
    <w:rsid w:val="37984FC8"/>
    <w:rsid w:val="39836B17"/>
    <w:rsid w:val="3A4C22B1"/>
    <w:rsid w:val="3B6B0B35"/>
    <w:rsid w:val="3EB02815"/>
    <w:rsid w:val="3FF81F2A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54B0179A"/>
    <w:rsid w:val="58C700AF"/>
    <w:rsid w:val="5993112C"/>
    <w:rsid w:val="59E608FD"/>
    <w:rsid w:val="5BCC542A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EED228E"/>
    <w:rsid w:val="701100EE"/>
    <w:rsid w:val="70C0138E"/>
    <w:rsid w:val="70D87D41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C986AEA"/>
    <w:rsid w:val="7CD80376"/>
    <w:rsid w:val="7D602A17"/>
    <w:rsid w:val="7D7D1520"/>
    <w:rsid w:val="7DA565BF"/>
    <w:rsid w:val="7E463E92"/>
    <w:rsid w:val="7E6030C6"/>
    <w:rsid w:val="7E91254D"/>
    <w:rsid w:val="7EB8146E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2017-12-22T13:54:34Z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